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67A" w:rsidRDefault="00DF567A">
      <w:pPr>
        <w:pStyle w:val="a3"/>
      </w:pPr>
      <w:r>
        <w:t>Брянская область</w:t>
      </w:r>
    </w:p>
    <w:p w:rsidR="00DF567A" w:rsidRDefault="00DF567A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892DFD">
        <w:rPr>
          <w:spacing w:val="8"/>
          <w:sz w:val="24"/>
        </w:rPr>
        <w:t xml:space="preserve">  </w:t>
      </w:r>
      <w:r w:rsidR="00FF2DB8">
        <w:rPr>
          <w:spacing w:val="8"/>
          <w:sz w:val="24"/>
        </w:rPr>
        <w:t>22.08.2024</w:t>
      </w:r>
      <w:bookmarkStart w:id="0" w:name="_GoBack"/>
      <w:bookmarkEnd w:id="0"/>
      <w:r w:rsidR="00CD7F0F">
        <w:rPr>
          <w:spacing w:val="8"/>
          <w:sz w:val="24"/>
        </w:rPr>
        <w:t>______</w:t>
      </w:r>
      <w:r w:rsidR="00A1213C">
        <w:rPr>
          <w:spacing w:val="8"/>
          <w:sz w:val="24"/>
        </w:rPr>
        <w:t xml:space="preserve"> </w:t>
      </w:r>
      <w:r>
        <w:rPr>
          <w:spacing w:val="8"/>
          <w:sz w:val="24"/>
        </w:rPr>
        <w:t>№</w:t>
      </w:r>
      <w:r w:rsidR="00FF2DB8">
        <w:rPr>
          <w:spacing w:val="8"/>
          <w:sz w:val="24"/>
        </w:rPr>
        <w:t xml:space="preserve"> 1255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  <w:t>г.</w:t>
      </w:r>
      <w:r w:rsidR="008B2CEC">
        <w:rPr>
          <w:spacing w:val="8"/>
          <w:sz w:val="24"/>
        </w:rPr>
        <w:t xml:space="preserve"> </w:t>
      </w:r>
      <w:r>
        <w:rPr>
          <w:spacing w:val="8"/>
          <w:sz w:val="24"/>
        </w:rPr>
        <w:t>Карачев, Брянская обл.</w:t>
      </w:r>
    </w:p>
    <w:p w:rsidR="00DF567A" w:rsidRPr="0019550E" w:rsidRDefault="00DF567A">
      <w:pPr>
        <w:rPr>
          <w:spacing w:val="8"/>
        </w:rPr>
      </w:pPr>
    </w:p>
    <w:p w:rsidR="007E7455" w:rsidRPr="00A8793A" w:rsidRDefault="007E7455" w:rsidP="00142475">
      <w:pPr>
        <w:shd w:val="clear" w:color="auto" w:fill="FFFFFF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 xml:space="preserve">О </w:t>
      </w:r>
      <w:r w:rsidR="0052766D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 xml:space="preserve"> внесении изменений </w:t>
      </w:r>
      <w:r w:rsidR="0052766D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 xml:space="preserve"> в</w:t>
      </w:r>
      <w:r w:rsidR="0052766D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 xml:space="preserve">  постановление</w:t>
      </w:r>
    </w:p>
    <w:p w:rsidR="007E7455" w:rsidRPr="00A8793A" w:rsidRDefault="007E7455" w:rsidP="00142475">
      <w:pPr>
        <w:shd w:val="clear" w:color="auto" w:fill="FFFFFF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 xml:space="preserve">администрации    </w:t>
      </w:r>
      <w:r w:rsidR="0052766D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 xml:space="preserve"> Карачевского</w:t>
      </w:r>
      <w:r w:rsidR="0052766D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 xml:space="preserve">     района</w:t>
      </w:r>
    </w:p>
    <w:p w:rsidR="007E7455" w:rsidRPr="00A8793A" w:rsidRDefault="007E7455" w:rsidP="00142475">
      <w:pPr>
        <w:shd w:val="clear" w:color="auto" w:fill="FFFFFF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 xml:space="preserve">№ </w:t>
      </w:r>
      <w:r w:rsidR="00542F2F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 xml:space="preserve">1873 </w:t>
      </w:r>
      <w:r w:rsidR="00542F2F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>от</w:t>
      </w:r>
      <w:r w:rsidR="00542F2F" w:rsidRPr="00A8793A">
        <w:rPr>
          <w:color w:val="000000"/>
          <w:sz w:val="26"/>
          <w:szCs w:val="26"/>
        </w:rPr>
        <w:t xml:space="preserve"> </w:t>
      </w:r>
      <w:r w:rsidRPr="00A8793A">
        <w:rPr>
          <w:color w:val="000000"/>
          <w:sz w:val="26"/>
          <w:szCs w:val="26"/>
        </w:rPr>
        <w:t xml:space="preserve"> 24.12.2021 г. «Об утверждении</w:t>
      </w:r>
      <w:r w:rsidR="00142475" w:rsidRPr="00A8793A">
        <w:rPr>
          <w:color w:val="000000"/>
          <w:sz w:val="26"/>
          <w:szCs w:val="26"/>
        </w:rPr>
        <w:t xml:space="preserve">  </w:t>
      </w:r>
    </w:p>
    <w:p w:rsidR="009C3C93" w:rsidRPr="00A8793A" w:rsidRDefault="008B2CEC" w:rsidP="00142475">
      <w:pPr>
        <w:shd w:val="clear" w:color="auto" w:fill="FFFFFF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 xml:space="preserve">перечня главных администраторов </w:t>
      </w:r>
      <w:r w:rsidR="00294CB6" w:rsidRPr="00A8793A">
        <w:rPr>
          <w:color w:val="000000"/>
          <w:sz w:val="26"/>
          <w:szCs w:val="26"/>
        </w:rPr>
        <w:t>доходов</w:t>
      </w:r>
    </w:p>
    <w:p w:rsidR="0052766D" w:rsidRPr="00A8793A" w:rsidRDefault="008B2CEC" w:rsidP="00142475">
      <w:pPr>
        <w:shd w:val="clear" w:color="auto" w:fill="FFFFFF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>бюджета</w:t>
      </w:r>
      <w:r w:rsidR="009C3C93" w:rsidRPr="00A8793A">
        <w:rPr>
          <w:color w:val="000000"/>
          <w:sz w:val="26"/>
          <w:szCs w:val="26"/>
        </w:rPr>
        <w:t xml:space="preserve">   </w:t>
      </w:r>
      <w:r w:rsidR="00142475" w:rsidRPr="00A8793A">
        <w:rPr>
          <w:color w:val="000000"/>
          <w:sz w:val="26"/>
          <w:szCs w:val="26"/>
        </w:rPr>
        <w:t xml:space="preserve"> Карачевского</w:t>
      </w:r>
      <w:r w:rsidR="0052766D" w:rsidRPr="00A8793A">
        <w:rPr>
          <w:color w:val="000000"/>
          <w:sz w:val="26"/>
          <w:szCs w:val="26"/>
        </w:rPr>
        <w:t xml:space="preserve">    </w:t>
      </w:r>
      <w:r w:rsidR="00142475" w:rsidRPr="00A8793A">
        <w:rPr>
          <w:color w:val="000000"/>
          <w:sz w:val="26"/>
          <w:szCs w:val="26"/>
        </w:rPr>
        <w:t>муниципального</w:t>
      </w:r>
      <w:r w:rsidRPr="00A8793A">
        <w:rPr>
          <w:color w:val="000000"/>
          <w:sz w:val="26"/>
          <w:szCs w:val="26"/>
        </w:rPr>
        <w:t xml:space="preserve"> </w:t>
      </w:r>
    </w:p>
    <w:p w:rsidR="00142475" w:rsidRPr="00A8793A" w:rsidRDefault="00142475" w:rsidP="00142475">
      <w:pPr>
        <w:shd w:val="clear" w:color="auto" w:fill="FFFFFF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>района</w:t>
      </w:r>
      <w:r w:rsidR="00636BFD" w:rsidRPr="00A8793A">
        <w:rPr>
          <w:color w:val="000000"/>
          <w:sz w:val="26"/>
          <w:szCs w:val="26"/>
        </w:rPr>
        <w:t xml:space="preserve"> Брянской области</w:t>
      </w:r>
      <w:r w:rsidR="005D71A4" w:rsidRPr="00A8793A">
        <w:rPr>
          <w:color w:val="000000"/>
          <w:sz w:val="26"/>
          <w:szCs w:val="26"/>
        </w:rPr>
        <w:t>»</w:t>
      </w:r>
    </w:p>
    <w:p w:rsidR="009146F0" w:rsidRPr="005D71A4" w:rsidRDefault="009146F0" w:rsidP="00142475">
      <w:pPr>
        <w:shd w:val="clear" w:color="auto" w:fill="FFFFFF"/>
        <w:rPr>
          <w:color w:val="000000"/>
        </w:rPr>
      </w:pPr>
    </w:p>
    <w:p w:rsidR="003212B1" w:rsidRPr="00A8793A" w:rsidRDefault="00294CB6" w:rsidP="00BD285A">
      <w:pPr>
        <w:shd w:val="clear" w:color="auto" w:fill="FFFFFF"/>
        <w:ind w:firstLine="720"/>
        <w:jc w:val="both"/>
        <w:rPr>
          <w:sz w:val="26"/>
          <w:szCs w:val="26"/>
        </w:rPr>
      </w:pPr>
      <w:r w:rsidRPr="00A8793A">
        <w:rPr>
          <w:sz w:val="26"/>
          <w:szCs w:val="26"/>
        </w:rPr>
        <w:t xml:space="preserve">В соответствии с </w:t>
      </w:r>
      <w:hyperlink r:id="rId6" w:history="1">
        <w:r w:rsidRPr="00A8793A">
          <w:rPr>
            <w:color w:val="0000FF"/>
            <w:sz w:val="26"/>
            <w:szCs w:val="26"/>
          </w:rPr>
          <w:t>пунктом 3.2 статьи 160.1</w:t>
        </w:r>
      </w:hyperlink>
      <w:r w:rsidRPr="00A8793A">
        <w:rPr>
          <w:sz w:val="26"/>
          <w:szCs w:val="26"/>
        </w:rPr>
        <w:t xml:space="preserve"> Бюджетного кодекса Российской Федерации, </w:t>
      </w:r>
    </w:p>
    <w:p w:rsidR="009146F0" w:rsidRPr="005D71A4" w:rsidRDefault="009146F0" w:rsidP="00BD285A">
      <w:pPr>
        <w:shd w:val="clear" w:color="auto" w:fill="FFFFFF"/>
        <w:ind w:firstLine="720"/>
        <w:jc w:val="both"/>
        <w:rPr>
          <w:color w:val="000000"/>
        </w:rPr>
      </w:pPr>
    </w:p>
    <w:p w:rsidR="00142475" w:rsidRDefault="00142475" w:rsidP="00BD285A">
      <w:pPr>
        <w:shd w:val="clear" w:color="auto" w:fill="FFFFFF"/>
        <w:ind w:firstLine="720"/>
        <w:jc w:val="both"/>
        <w:rPr>
          <w:color w:val="000000"/>
          <w:sz w:val="27"/>
          <w:szCs w:val="27"/>
        </w:rPr>
      </w:pPr>
      <w:r w:rsidRPr="009146F0">
        <w:rPr>
          <w:color w:val="000000"/>
          <w:sz w:val="27"/>
          <w:szCs w:val="27"/>
        </w:rPr>
        <w:t>ПОСТАНОВЛЯЮ:</w:t>
      </w:r>
    </w:p>
    <w:p w:rsidR="007E7455" w:rsidRPr="00587BDE" w:rsidRDefault="007E7455" w:rsidP="00BD285A">
      <w:pPr>
        <w:shd w:val="clear" w:color="auto" w:fill="FFFFFF"/>
        <w:ind w:firstLine="720"/>
        <w:jc w:val="both"/>
        <w:rPr>
          <w:color w:val="000000"/>
          <w:sz w:val="18"/>
          <w:szCs w:val="18"/>
        </w:rPr>
      </w:pPr>
    </w:p>
    <w:p w:rsidR="005D71A4" w:rsidRPr="00A8793A" w:rsidRDefault="005D71A4" w:rsidP="005D71A4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 xml:space="preserve">1. Внести в постановление администрации Карачевского района № 1873 от 24.12.2021г. «Об утверждении перечня главных администраторов доходов </w:t>
      </w:r>
      <w:proofErr w:type="gramStart"/>
      <w:r w:rsidRPr="00A8793A">
        <w:rPr>
          <w:color w:val="000000"/>
          <w:sz w:val="26"/>
          <w:szCs w:val="26"/>
        </w:rPr>
        <w:t>бюджета  Карачевского</w:t>
      </w:r>
      <w:proofErr w:type="gramEnd"/>
      <w:r w:rsidRPr="00A8793A">
        <w:rPr>
          <w:color w:val="000000"/>
          <w:sz w:val="26"/>
          <w:szCs w:val="26"/>
        </w:rPr>
        <w:t xml:space="preserve"> муниципального района Брянской области»</w:t>
      </w:r>
      <w:r w:rsidR="00587BDE" w:rsidRPr="00A8793A">
        <w:rPr>
          <w:color w:val="000000"/>
          <w:sz w:val="26"/>
          <w:szCs w:val="26"/>
        </w:rPr>
        <w:t xml:space="preserve"> (с изменениями от 28.01.2022 №</w:t>
      </w:r>
      <w:r w:rsidR="000059BE" w:rsidRPr="00A8793A">
        <w:rPr>
          <w:color w:val="000000"/>
          <w:sz w:val="26"/>
          <w:szCs w:val="26"/>
        </w:rPr>
        <w:t xml:space="preserve"> </w:t>
      </w:r>
      <w:r w:rsidR="00587BDE" w:rsidRPr="00A8793A">
        <w:rPr>
          <w:color w:val="000000"/>
          <w:sz w:val="26"/>
          <w:szCs w:val="26"/>
        </w:rPr>
        <w:t>96</w:t>
      </w:r>
      <w:r w:rsidR="00542F2F" w:rsidRPr="00A8793A">
        <w:rPr>
          <w:color w:val="000000"/>
          <w:sz w:val="26"/>
          <w:szCs w:val="26"/>
        </w:rPr>
        <w:t>, от 15.02.2022 № 192</w:t>
      </w:r>
      <w:r w:rsidR="000059BE" w:rsidRPr="00A8793A">
        <w:rPr>
          <w:color w:val="000000"/>
          <w:sz w:val="26"/>
          <w:szCs w:val="26"/>
        </w:rPr>
        <w:t>, от 10.03.2022 № 327</w:t>
      </w:r>
      <w:r w:rsidR="003F7C2F" w:rsidRPr="00A8793A">
        <w:rPr>
          <w:color w:val="000000"/>
          <w:sz w:val="26"/>
          <w:szCs w:val="26"/>
        </w:rPr>
        <w:t>, от 06.12.2022 № 1822, от 09.02.2023</w:t>
      </w:r>
      <w:r w:rsidR="00A8793A" w:rsidRPr="00A8793A">
        <w:rPr>
          <w:color w:val="000000"/>
          <w:sz w:val="26"/>
          <w:szCs w:val="26"/>
        </w:rPr>
        <w:t xml:space="preserve"> № 160</w:t>
      </w:r>
      <w:r w:rsidR="00456A65">
        <w:rPr>
          <w:color w:val="000000"/>
          <w:sz w:val="26"/>
          <w:szCs w:val="26"/>
        </w:rPr>
        <w:t>, от 20.03.2023 №375</w:t>
      </w:r>
      <w:r w:rsidR="00CD7F0F">
        <w:rPr>
          <w:color w:val="000000"/>
          <w:sz w:val="26"/>
          <w:szCs w:val="26"/>
        </w:rPr>
        <w:t>, от 08.08.2024 № 1180</w:t>
      </w:r>
      <w:r w:rsidR="00587BDE" w:rsidRPr="00A8793A">
        <w:rPr>
          <w:color w:val="000000"/>
          <w:sz w:val="26"/>
          <w:szCs w:val="26"/>
        </w:rPr>
        <w:t>)</w:t>
      </w:r>
      <w:r w:rsidRPr="00A8793A">
        <w:rPr>
          <w:color w:val="000000"/>
          <w:sz w:val="26"/>
          <w:szCs w:val="26"/>
        </w:rPr>
        <w:t xml:space="preserve"> следующие изменения:</w:t>
      </w:r>
    </w:p>
    <w:p w:rsidR="00294CB6" w:rsidRPr="00A8793A" w:rsidRDefault="005D71A4" w:rsidP="005D71A4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8793A">
        <w:rPr>
          <w:color w:val="000000"/>
          <w:sz w:val="26"/>
          <w:szCs w:val="26"/>
        </w:rPr>
        <w:t>1.1. В</w:t>
      </w:r>
      <w:r w:rsidR="007E7455" w:rsidRPr="00A8793A">
        <w:rPr>
          <w:color w:val="000000"/>
          <w:sz w:val="26"/>
          <w:szCs w:val="26"/>
        </w:rPr>
        <w:t xml:space="preserve"> приложени</w:t>
      </w:r>
      <w:r w:rsidRPr="00A8793A">
        <w:rPr>
          <w:color w:val="000000"/>
          <w:sz w:val="26"/>
          <w:szCs w:val="26"/>
        </w:rPr>
        <w:t>е</w:t>
      </w:r>
      <w:r w:rsidR="007E7455" w:rsidRPr="00A8793A">
        <w:rPr>
          <w:color w:val="000000"/>
          <w:sz w:val="26"/>
          <w:szCs w:val="26"/>
        </w:rPr>
        <w:t xml:space="preserve"> № 3 «</w:t>
      </w:r>
      <w:hyperlink w:anchor="P730" w:history="1">
        <w:r w:rsidR="007E7455" w:rsidRPr="00A8793A">
          <w:rPr>
            <w:color w:val="0000FF"/>
            <w:sz w:val="26"/>
            <w:szCs w:val="26"/>
          </w:rPr>
          <w:t>Перечень</w:t>
        </w:r>
      </w:hyperlink>
      <w:r w:rsidR="007E7455" w:rsidRPr="00A8793A">
        <w:rPr>
          <w:sz w:val="26"/>
          <w:szCs w:val="26"/>
        </w:rPr>
        <w:t xml:space="preserve"> главных администраторов доходов бюджета </w:t>
      </w:r>
      <w:r w:rsidR="007E7455" w:rsidRPr="00A8793A">
        <w:rPr>
          <w:color w:val="000000"/>
          <w:sz w:val="26"/>
          <w:szCs w:val="26"/>
        </w:rPr>
        <w:t>Карачевского  муниципального района Брянской области»</w:t>
      </w:r>
    </w:p>
    <w:p w:rsidR="00542F2F" w:rsidRPr="005D71A4" w:rsidRDefault="00542F2F" w:rsidP="005D71A4">
      <w:pPr>
        <w:shd w:val="clear" w:color="auto" w:fill="FFFFFF"/>
        <w:ind w:firstLine="709"/>
        <w:jc w:val="both"/>
        <w:rPr>
          <w:color w:val="000000"/>
          <w:sz w:val="10"/>
          <w:szCs w:val="10"/>
        </w:rPr>
      </w:pPr>
    </w:p>
    <w:p w:rsidR="007E7455" w:rsidRPr="00A8793A" w:rsidRDefault="006946D8" w:rsidP="008B2CEC">
      <w:pPr>
        <w:pStyle w:val="ConsPlus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исключить</w:t>
      </w:r>
      <w:r w:rsidR="007E7455" w:rsidRPr="00A8793A">
        <w:rPr>
          <w:sz w:val="26"/>
          <w:szCs w:val="26"/>
        </w:rPr>
        <w:t xml:space="preserve"> строки: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978"/>
        <w:gridCol w:w="5668"/>
      </w:tblGrid>
      <w:tr w:rsidR="008540F5" w:rsidRPr="00587BDE" w:rsidTr="00E9173B">
        <w:trPr>
          <w:trHeight w:val="557"/>
        </w:trPr>
        <w:tc>
          <w:tcPr>
            <w:tcW w:w="1135" w:type="dxa"/>
            <w:vAlign w:val="center"/>
          </w:tcPr>
          <w:p w:rsidR="008540F5" w:rsidRPr="00CC32D4" w:rsidRDefault="008540F5" w:rsidP="008D5C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909</w:t>
            </w:r>
          </w:p>
        </w:tc>
        <w:tc>
          <w:tcPr>
            <w:tcW w:w="2978" w:type="dxa"/>
            <w:vAlign w:val="center"/>
          </w:tcPr>
          <w:p w:rsidR="008540F5" w:rsidRPr="00CC32D4" w:rsidRDefault="008540F5" w:rsidP="00CD7F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1 11 05</w:t>
            </w:r>
            <w:r w:rsidR="00CD7F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13 13 0000 120</w:t>
            </w:r>
          </w:p>
        </w:tc>
        <w:tc>
          <w:tcPr>
            <w:tcW w:w="5668" w:type="dxa"/>
            <w:vAlign w:val="center"/>
          </w:tcPr>
          <w:p w:rsidR="008540F5" w:rsidRPr="00CC32D4" w:rsidRDefault="00CD7F0F" w:rsidP="00CD7F0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</w:tbl>
    <w:p w:rsidR="007E7455" w:rsidRPr="000059BE" w:rsidRDefault="007E7455" w:rsidP="008B2CEC">
      <w:pPr>
        <w:pStyle w:val="ConsPlusNormal"/>
        <w:ind w:firstLine="540"/>
        <w:jc w:val="both"/>
        <w:rPr>
          <w:sz w:val="10"/>
          <w:szCs w:val="10"/>
        </w:rPr>
      </w:pPr>
    </w:p>
    <w:p w:rsidR="00542F2F" w:rsidRDefault="00542F2F" w:rsidP="008B2CEC">
      <w:pPr>
        <w:pStyle w:val="ConsPlusNormal"/>
        <w:ind w:firstLine="540"/>
        <w:jc w:val="both"/>
        <w:rPr>
          <w:sz w:val="20"/>
        </w:rPr>
      </w:pPr>
    </w:p>
    <w:p w:rsidR="007E7455" w:rsidRPr="00A8793A" w:rsidRDefault="008B2CEC" w:rsidP="00FC1C23">
      <w:pPr>
        <w:pStyle w:val="ConsPlusNormal"/>
        <w:numPr>
          <w:ilvl w:val="0"/>
          <w:numId w:val="15"/>
        </w:numPr>
        <w:jc w:val="both"/>
        <w:rPr>
          <w:sz w:val="26"/>
          <w:szCs w:val="26"/>
        </w:rPr>
      </w:pPr>
      <w:r w:rsidRPr="00A8793A">
        <w:rPr>
          <w:sz w:val="26"/>
          <w:szCs w:val="26"/>
        </w:rPr>
        <w:t>Настоящее постановление вступа</w:t>
      </w:r>
      <w:r w:rsidR="007E7455" w:rsidRPr="00A8793A">
        <w:rPr>
          <w:sz w:val="26"/>
          <w:szCs w:val="26"/>
        </w:rPr>
        <w:t>ет в силу со дня его подписания.</w:t>
      </w:r>
    </w:p>
    <w:p w:rsidR="008B2CEC" w:rsidRPr="00A8793A" w:rsidRDefault="005D71A4" w:rsidP="00D00C1A">
      <w:pPr>
        <w:pStyle w:val="ConsPlusNormal"/>
        <w:ind w:firstLine="567"/>
        <w:jc w:val="both"/>
        <w:rPr>
          <w:sz w:val="26"/>
          <w:szCs w:val="26"/>
        </w:rPr>
      </w:pPr>
      <w:r w:rsidRPr="00A8793A">
        <w:rPr>
          <w:sz w:val="26"/>
          <w:szCs w:val="26"/>
        </w:rPr>
        <w:t>3</w:t>
      </w:r>
      <w:r w:rsidR="008B2CEC" w:rsidRPr="00A8793A">
        <w:rPr>
          <w:sz w:val="26"/>
          <w:szCs w:val="26"/>
        </w:rPr>
        <w:t>. Опубликовать настоящее постановление на официальном сайте в сети Интернет.</w:t>
      </w:r>
    </w:p>
    <w:p w:rsidR="008B2CEC" w:rsidRDefault="008B2CEC" w:rsidP="008B2CEC">
      <w:pPr>
        <w:pStyle w:val="ConsPlusNormal"/>
        <w:ind w:firstLine="540"/>
        <w:jc w:val="both"/>
        <w:rPr>
          <w:sz w:val="26"/>
          <w:szCs w:val="26"/>
        </w:rPr>
      </w:pPr>
      <w:r w:rsidRPr="00A8793A">
        <w:rPr>
          <w:sz w:val="26"/>
          <w:szCs w:val="26"/>
        </w:rPr>
        <w:t>4. Контроль за исполнением настоящего постановления возложить на финансов</w:t>
      </w:r>
      <w:r w:rsidR="00E82E89" w:rsidRPr="00A8793A">
        <w:rPr>
          <w:sz w:val="26"/>
          <w:szCs w:val="26"/>
        </w:rPr>
        <w:t>ый</w:t>
      </w:r>
      <w:r w:rsidRPr="00A8793A">
        <w:rPr>
          <w:sz w:val="26"/>
          <w:szCs w:val="26"/>
        </w:rPr>
        <w:t xml:space="preserve"> отдел администрации Карачевского района </w:t>
      </w:r>
      <w:r w:rsidR="00E82E89" w:rsidRPr="00A8793A">
        <w:rPr>
          <w:sz w:val="26"/>
          <w:szCs w:val="26"/>
        </w:rPr>
        <w:t>(</w:t>
      </w:r>
      <w:r w:rsidRPr="00A8793A">
        <w:rPr>
          <w:sz w:val="26"/>
          <w:szCs w:val="26"/>
        </w:rPr>
        <w:t>Фомин</w:t>
      </w:r>
      <w:r w:rsidR="00E82E89" w:rsidRPr="00A8793A">
        <w:rPr>
          <w:sz w:val="26"/>
          <w:szCs w:val="26"/>
        </w:rPr>
        <w:t>а</w:t>
      </w:r>
      <w:r w:rsidR="0019550E" w:rsidRPr="00A8793A">
        <w:rPr>
          <w:sz w:val="26"/>
          <w:szCs w:val="26"/>
        </w:rPr>
        <w:t xml:space="preserve"> В.Н.</w:t>
      </w:r>
      <w:r w:rsidR="00E82E89" w:rsidRPr="00A8793A">
        <w:rPr>
          <w:sz w:val="26"/>
          <w:szCs w:val="26"/>
        </w:rPr>
        <w:t>).</w:t>
      </w:r>
    </w:p>
    <w:p w:rsidR="008540F5" w:rsidRPr="00A8793A" w:rsidRDefault="008540F5" w:rsidP="008B2CEC">
      <w:pPr>
        <w:pStyle w:val="ConsPlusNormal"/>
        <w:ind w:firstLine="540"/>
        <w:jc w:val="both"/>
        <w:rPr>
          <w:sz w:val="26"/>
          <w:szCs w:val="26"/>
        </w:rPr>
      </w:pPr>
    </w:p>
    <w:p w:rsidR="00B84CF8" w:rsidRPr="00A8793A" w:rsidRDefault="00B84CF8" w:rsidP="000B619A">
      <w:pPr>
        <w:pStyle w:val="ConsPlusNormal"/>
        <w:ind w:firstLine="540"/>
        <w:jc w:val="both"/>
        <w:rPr>
          <w:sz w:val="26"/>
          <w:szCs w:val="26"/>
        </w:rPr>
      </w:pPr>
    </w:p>
    <w:p w:rsidR="00B84CF8" w:rsidRPr="00A8793A" w:rsidRDefault="008540F5" w:rsidP="000B619A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</w:t>
      </w:r>
      <w:proofErr w:type="gramStart"/>
      <w:r>
        <w:rPr>
          <w:sz w:val="26"/>
          <w:szCs w:val="26"/>
        </w:rPr>
        <w:t>о.главы</w:t>
      </w:r>
      <w:proofErr w:type="spellEnd"/>
      <w:proofErr w:type="gramEnd"/>
      <w:r w:rsidR="00B84CF8" w:rsidRPr="00A8793A">
        <w:rPr>
          <w:sz w:val="26"/>
          <w:szCs w:val="26"/>
        </w:rPr>
        <w:t xml:space="preserve"> администрации</w:t>
      </w:r>
    </w:p>
    <w:p w:rsidR="00B84CF8" w:rsidRPr="00A8793A" w:rsidRDefault="00B84CF8" w:rsidP="000B619A">
      <w:pPr>
        <w:pStyle w:val="ConsPlusNormal"/>
        <w:ind w:firstLine="540"/>
        <w:jc w:val="both"/>
        <w:rPr>
          <w:sz w:val="26"/>
          <w:szCs w:val="26"/>
        </w:rPr>
      </w:pPr>
      <w:r w:rsidRPr="00A8793A">
        <w:rPr>
          <w:sz w:val="26"/>
          <w:szCs w:val="26"/>
        </w:rPr>
        <w:t>Карачевского района</w:t>
      </w:r>
      <w:r w:rsidR="0019550E" w:rsidRPr="00A8793A">
        <w:rPr>
          <w:sz w:val="26"/>
          <w:szCs w:val="26"/>
        </w:rPr>
        <w:tab/>
      </w:r>
      <w:r w:rsidR="0019550E" w:rsidRPr="00A8793A">
        <w:rPr>
          <w:sz w:val="26"/>
          <w:szCs w:val="26"/>
        </w:rPr>
        <w:tab/>
      </w:r>
      <w:r w:rsidR="0019550E" w:rsidRPr="00A8793A">
        <w:rPr>
          <w:sz w:val="26"/>
          <w:szCs w:val="26"/>
        </w:rPr>
        <w:tab/>
      </w:r>
      <w:r w:rsidR="0019550E" w:rsidRPr="00A8793A">
        <w:rPr>
          <w:sz w:val="26"/>
          <w:szCs w:val="26"/>
        </w:rPr>
        <w:tab/>
      </w:r>
      <w:r w:rsidR="0019550E" w:rsidRPr="00A8793A">
        <w:rPr>
          <w:sz w:val="26"/>
          <w:szCs w:val="26"/>
        </w:rPr>
        <w:tab/>
      </w:r>
      <w:r w:rsidR="00E83BD5" w:rsidRPr="00A8793A">
        <w:rPr>
          <w:sz w:val="26"/>
          <w:szCs w:val="26"/>
        </w:rPr>
        <w:tab/>
      </w:r>
      <w:r w:rsidR="00A8793A">
        <w:rPr>
          <w:sz w:val="26"/>
          <w:szCs w:val="26"/>
        </w:rPr>
        <w:tab/>
      </w:r>
      <w:proofErr w:type="spellStart"/>
      <w:r w:rsidR="008540F5">
        <w:rPr>
          <w:sz w:val="26"/>
          <w:szCs w:val="26"/>
        </w:rPr>
        <w:t>Р.А.Егоров</w:t>
      </w:r>
      <w:proofErr w:type="spellEnd"/>
    </w:p>
    <w:p w:rsidR="00697ADC" w:rsidRDefault="00697ADC" w:rsidP="000B619A">
      <w:pPr>
        <w:pStyle w:val="ConsPlusNormal"/>
        <w:ind w:firstLine="540"/>
        <w:jc w:val="both"/>
        <w:rPr>
          <w:sz w:val="26"/>
          <w:szCs w:val="26"/>
        </w:rPr>
      </w:pPr>
    </w:p>
    <w:p w:rsidR="008540F5" w:rsidRPr="00A8793A" w:rsidRDefault="008540F5" w:rsidP="000B619A">
      <w:pPr>
        <w:pStyle w:val="ConsPlusNormal"/>
        <w:ind w:firstLine="540"/>
        <w:jc w:val="both"/>
        <w:rPr>
          <w:sz w:val="26"/>
          <w:szCs w:val="26"/>
        </w:rPr>
      </w:pPr>
    </w:p>
    <w:p w:rsidR="003E773C" w:rsidRPr="00A8793A" w:rsidRDefault="00B84CF8" w:rsidP="003E773C">
      <w:pPr>
        <w:pStyle w:val="ConsPlusNormal"/>
        <w:ind w:firstLine="540"/>
        <w:jc w:val="both"/>
        <w:rPr>
          <w:sz w:val="26"/>
          <w:szCs w:val="26"/>
        </w:rPr>
      </w:pPr>
      <w:r w:rsidRPr="00A8793A">
        <w:rPr>
          <w:sz w:val="26"/>
          <w:szCs w:val="26"/>
        </w:rPr>
        <w:t>ис</w:t>
      </w:r>
      <w:r w:rsidR="003E773C" w:rsidRPr="00A8793A">
        <w:rPr>
          <w:sz w:val="26"/>
          <w:szCs w:val="26"/>
        </w:rPr>
        <w:t>п.</w:t>
      </w:r>
      <w:r w:rsidR="00E83BD5" w:rsidRPr="00A8793A">
        <w:rPr>
          <w:sz w:val="26"/>
          <w:szCs w:val="26"/>
        </w:rPr>
        <w:t xml:space="preserve"> </w:t>
      </w:r>
      <w:r w:rsidR="003E773C" w:rsidRPr="00A8793A">
        <w:rPr>
          <w:sz w:val="26"/>
          <w:szCs w:val="26"/>
        </w:rPr>
        <w:t>В.Н.</w:t>
      </w:r>
      <w:r w:rsidR="00E83BD5" w:rsidRPr="00A8793A">
        <w:rPr>
          <w:sz w:val="26"/>
          <w:szCs w:val="26"/>
        </w:rPr>
        <w:t xml:space="preserve"> </w:t>
      </w:r>
      <w:r w:rsidR="003E773C" w:rsidRPr="00A8793A">
        <w:rPr>
          <w:sz w:val="26"/>
          <w:szCs w:val="26"/>
        </w:rPr>
        <w:t>Фомина</w:t>
      </w:r>
    </w:p>
    <w:p w:rsidR="0019550E" w:rsidRDefault="0019550E" w:rsidP="003E773C">
      <w:pPr>
        <w:pStyle w:val="ConsPlusNormal"/>
        <w:ind w:firstLine="540"/>
        <w:jc w:val="both"/>
        <w:rPr>
          <w:sz w:val="20"/>
        </w:rPr>
      </w:pPr>
    </w:p>
    <w:p w:rsidR="008540F5" w:rsidRPr="00A8793A" w:rsidRDefault="008540F5" w:rsidP="003E773C">
      <w:pPr>
        <w:pStyle w:val="ConsPlusNormal"/>
        <w:ind w:firstLine="540"/>
        <w:jc w:val="both"/>
        <w:rPr>
          <w:sz w:val="20"/>
        </w:rPr>
      </w:pPr>
    </w:p>
    <w:p w:rsidR="009146F0" w:rsidRPr="00A8793A" w:rsidRDefault="0019550E" w:rsidP="005D71A4">
      <w:pPr>
        <w:pStyle w:val="ConsPlusNormal"/>
        <w:ind w:firstLine="540"/>
        <w:jc w:val="both"/>
        <w:rPr>
          <w:sz w:val="26"/>
          <w:szCs w:val="26"/>
        </w:rPr>
      </w:pPr>
      <w:r w:rsidRPr="00A8793A">
        <w:rPr>
          <w:sz w:val="26"/>
          <w:szCs w:val="26"/>
        </w:rPr>
        <w:t>Согласовано</w:t>
      </w:r>
      <w:r w:rsidR="00F27B63" w:rsidRPr="00A8793A">
        <w:rPr>
          <w:sz w:val="26"/>
          <w:szCs w:val="26"/>
        </w:rPr>
        <w:t>:</w:t>
      </w:r>
    </w:p>
    <w:sectPr w:rsidR="009146F0" w:rsidRPr="00A8793A" w:rsidSect="00A8793A">
      <w:pgSz w:w="11907" w:h="16840" w:code="9"/>
      <w:pgMar w:top="454" w:right="851" w:bottom="3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560D2"/>
    <w:multiLevelType w:val="multilevel"/>
    <w:tmpl w:val="2D7E8F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16074458"/>
    <w:multiLevelType w:val="hybridMultilevel"/>
    <w:tmpl w:val="F1D88EC6"/>
    <w:lvl w:ilvl="0" w:tplc="07A8F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F0504EB"/>
    <w:multiLevelType w:val="multilevel"/>
    <w:tmpl w:val="DB5E31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3" w15:restartNumberingAfterBreak="0">
    <w:nsid w:val="304511A0"/>
    <w:multiLevelType w:val="multilevel"/>
    <w:tmpl w:val="B2ECA8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A6275CB"/>
    <w:multiLevelType w:val="hybridMultilevel"/>
    <w:tmpl w:val="759ED298"/>
    <w:lvl w:ilvl="0" w:tplc="00EEF18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A825024"/>
    <w:multiLevelType w:val="multilevel"/>
    <w:tmpl w:val="3B9071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6" w15:restartNumberingAfterBreak="0">
    <w:nsid w:val="411A34BC"/>
    <w:multiLevelType w:val="hybridMultilevel"/>
    <w:tmpl w:val="4D9252D6"/>
    <w:lvl w:ilvl="0" w:tplc="DF1480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4207542F"/>
    <w:multiLevelType w:val="multilevel"/>
    <w:tmpl w:val="A1085A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8" w15:restartNumberingAfterBreak="0">
    <w:nsid w:val="57675A85"/>
    <w:multiLevelType w:val="hybridMultilevel"/>
    <w:tmpl w:val="493A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46230"/>
    <w:multiLevelType w:val="multilevel"/>
    <w:tmpl w:val="107810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61F00721"/>
    <w:multiLevelType w:val="multilevel"/>
    <w:tmpl w:val="6CE8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D924FFF"/>
    <w:multiLevelType w:val="hybridMultilevel"/>
    <w:tmpl w:val="AA5E7D5E"/>
    <w:lvl w:ilvl="0" w:tplc="ADECACD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583061A"/>
    <w:multiLevelType w:val="multilevel"/>
    <w:tmpl w:val="A9C47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98830C6"/>
    <w:multiLevelType w:val="multilevel"/>
    <w:tmpl w:val="B28297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7D236F20"/>
    <w:multiLevelType w:val="hybridMultilevel"/>
    <w:tmpl w:val="A344E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9"/>
  </w:num>
  <w:num w:numId="7">
    <w:abstractNumId w:val="13"/>
  </w:num>
  <w:num w:numId="8">
    <w:abstractNumId w:val="2"/>
  </w:num>
  <w:num w:numId="9">
    <w:abstractNumId w:val="0"/>
  </w:num>
  <w:num w:numId="10">
    <w:abstractNumId w:val="12"/>
  </w:num>
  <w:num w:numId="11">
    <w:abstractNumId w:val="10"/>
  </w:num>
  <w:num w:numId="12">
    <w:abstractNumId w:val="3"/>
  </w:num>
  <w:num w:numId="13">
    <w:abstractNumId w:val="5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61"/>
    <w:rsid w:val="000059BE"/>
    <w:rsid w:val="00007157"/>
    <w:rsid w:val="00007F2C"/>
    <w:rsid w:val="00015EE8"/>
    <w:rsid w:val="00026A95"/>
    <w:rsid w:val="00055440"/>
    <w:rsid w:val="00057BFF"/>
    <w:rsid w:val="00096EBF"/>
    <w:rsid w:val="000B5588"/>
    <w:rsid w:val="000B619A"/>
    <w:rsid w:val="000D1B45"/>
    <w:rsid w:val="000E724A"/>
    <w:rsid w:val="001169DD"/>
    <w:rsid w:val="001260FA"/>
    <w:rsid w:val="0013696A"/>
    <w:rsid w:val="00136B0A"/>
    <w:rsid w:val="00142475"/>
    <w:rsid w:val="00163B0D"/>
    <w:rsid w:val="00171634"/>
    <w:rsid w:val="00176967"/>
    <w:rsid w:val="0019550E"/>
    <w:rsid w:val="00197E11"/>
    <w:rsid w:val="001A45B3"/>
    <w:rsid w:val="001C1342"/>
    <w:rsid w:val="001D4C8C"/>
    <w:rsid w:val="00222148"/>
    <w:rsid w:val="002375EF"/>
    <w:rsid w:val="00294CB6"/>
    <w:rsid w:val="002B13B7"/>
    <w:rsid w:val="002C315E"/>
    <w:rsid w:val="002D2E8D"/>
    <w:rsid w:val="0030553B"/>
    <w:rsid w:val="00311BBC"/>
    <w:rsid w:val="003131E3"/>
    <w:rsid w:val="003212B1"/>
    <w:rsid w:val="00326E38"/>
    <w:rsid w:val="00331508"/>
    <w:rsid w:val="00336C12"/>
    <w:rsid w:val="00343845"/>
    <w:rsid w:val="003546E8"/>
    <w:rsid w:val="00361E6B"/>
    <w:rsid w:val="003C471C"/>
    <w:rsid w:val="003E773C"/>
    <w:rsid w:val="003F68AC"/>
    <w:rsid w:val="003F7C2F"/>
    <w:rsid w:val="00403A0D"/>
    <w:rsid w:val="00422AC9"/>
    <w:rsid w:val="00427243"/>
    <w:rsid w:val="00432975"/>
    <w:rsid w:val="004425A2"/>
    <w:rsid w:val="004447F7"/>
    <w:rsid w:val="00447CF2"/>
    <w:rsid w:val="00456A65"/>
    <w:rsid w:val="004E4E6F"/>
    <w:rsid w:val="00506687"/>
    <w:rsid w:val="005220CA"/>
    <w:rsid w:val="0052766D"/>
    <w:rsid w:val="005336FC"/>
    <w:rsid w:val="005350D8"/>
    <w:rsid w:val="005362D3"/>
    <w:rsid w:val="00542F2F"/>
    <w:rsid w:val="00550CCC"/>
    <w:rsid w:val="005529F7"/>
    <w:rsid w:val="0056495E"/>
    <w:rsid w:val="005818D9"/>
    <w:rsid w:val="00587BDE"/>
    <w:rsid w:val="0059648F"/>
    <w:rsid w:val="005A3960"/>
    <w:rsid w:val="005B4F70"/>
    <w:rsid w:val="005D71A4"/>
    <w:rsid w:val="005F2657"/>
    <w:rsid w:val="005F6D75"/>
    <w:rsid w:val="006002A7"/>
    <w:rsid w:val="0061143C"/>
    <w:rsid w:val="00630FE6"/>
    <w:rsid w:val="00636BFD"/>
    <w:rsid w:val="00676326"/>
    <w:rsid w:val="00677F16"/>
    <w:rsid w:val="00682862"/>
    <w:rsid w:val="006834C7"/>
    <w:rsid w:val="00692408"/>
    <w:rsid w:val="006946D8"/>
    <w:rsid w:val="00697ADC"/>
    <w:rsid w:val="006B6031"/>
    <w:rsid w:val="006C74C4"/>
    <w:rsid w:val="00704E29"/>
    <w:rsid w:val="00706059"/>
    <w:rsid w:val="00732B94"/>
    <w:rsid w:val="00741290"/>
    <w:rsid w:val="007418CF"/>
    <w:rsid w:val="00752417"/>
    <w:rsid w:val="00772EE9"/>
    <w:rsid w:val="007912F6"/>
    <w:rsid w:val="00793F2B"/>
    <w:rsid w:val="00796137"/>
    <w:rsid w:val="007C18C8"/>
    <w:rsid w:val="007E7455"/>
    <w:rsid w:val="00821747"/>
    <w:rsid w:val="008306CD"/>
    <w:rsid w:val="00844F6F"/>
    <w:rsid w:val="00845B88"/>
    <w:rsid w:val="00847DBF"/>
    <w:rsid w:val="008540F5"/>
    <w:rsid w:val="008645E2"/>
    <w:rsid w:val="00873C8B"/>
    <w:rsid w:val="0087605A"/>
    <w:rsid w:val="00892DFD"/>
    <w:rsid w:val="008B2CEC"/>
    <w:rsid w:val="008C3C93"/>
    <w:rsid w:val="008E37D7"/>
    <w:rsid w:val="008E5401"/>
    <w:rsid w:val="008F4BCD"/>
    <w:rsid w:val="009146F0"/>
    <w:rsid w:val="009203CE"/>
    <w:rsid w:val="0094629A"/>
    <w:rsid w:val="00961143"/>
    <w:rsid w:val="0098446D"/>
    <w:rsid w:val="009861E5"/>
    <w:rsid w:val="009B60A8"/>
    <w:rsid w:val="009C3C93"/>
    <w:rsid w:val="009E4522"/>
    <w:rsid w:val="00A1213C"/>
    <w:rsid w:val="00A27D4E"/>
    <w:rsid w:val="00A73758"/>
    <w:rsid w:val="00A739FE"/>
    <w:rsid w:val="00A769F9"/>
    <w:rsid w:val="00A8793A"/>
    <w:rsid w:val="00AA7623"/>
    <w:rsid w:val="00AD525E"/>
    <w:rsid w:val="00B10460"/>
    <w:rsid w:val="00B11900"/>
    <w:rsid w:val="00B138F3"/>
    <w:rsid w:val="00B17305"/>
    <w:rsid w:val="00B40314"/>
    <w:rsid w:val="00B84CF8"/>
    <w:rsid w:val="00B93149"/>
    <w:rsid w:val="00BA3B3A"/>
    <w:rsid w:val="00BA76BB"/>
    <w:rsid w:val="00BB1B79"/>
    <w:rsid w:val="00BB68A6"/>
    <w:rsid w:val="00BC2C51"/>
    <w:rsid w:val="00BC65C1"/>
    <w:rsid w:val="00BD285A"/>
    <w:rsid w:val="00C2456B"/>
    <w:rsid w:val="00C31BD1"/>
    <w:rsid w:val="00C31C79"/>
    <w:rsid w:val="00C42E8E"/>
    <w:rsid w:val="00C46E18"/>
    <w:rsid w:val="00C646D8"/>
    <w:rsid w:val="00C74FCC"/>
    <w:rsid w:val="00C84F20"/>
    <w:rsid w:val="00CB1AD9"/>
    <w:rsid w:val="00CC5E4B"/>
    <w:rsid w:val="00CD001B"/>
    <w:rsid w:val="00CD4A3B"/>
    <w:rsid w:val="00CD5012"/>
    <w:rsid w:val="00CD7F0F"/>
    <w:rsid w:val="00D00C1A"/>
    <w:rsid w:val="00D27C61"/>
    <w:rsid w:val="00D454BA"/>
    <w:rsid w:val="00D618FC"/>
    <w:rsid w:val="00D67E95"/>
    <w:rsid w:val="00DA27E2"/>
    <w:rsid w:val="00DA2F14"/>
    <w:rsid w:val="00DB0A49"/>
    <w:rsid w:val="00DC344D"/>
    <w:rsid w:val="00DF3282"/>
    <w:rsid w:val="00DF567A"/>
    <w:rsid w:val="00DF795D"/>
    <w:rsid w:val="00E03D3B"/>
    <w:rsid w:val="00E2745D"/>
    <w:rsid w:val="00E3009C"/>
    <w:rsid w:val="00E709D3"/>
    <w:rsid w:val="00E82E89"/>
    <w:rsid w:val="00E83BD5"/>
    <w:rsid w:val="00E977D2"/>
    <w:rsid w:val="00EE7C02"/>
    <w:rsid w:val="00F27B63"/>
    <w:rsid w:val="00F6478C"/>
    <w:rsid w:val="00F67634"/>
    <w:rsid w:val="00F67D30"/>
    <w:rsid w:val="00F701C8"/>
    <w:rsid w:val="00FA0A8B"/>
    <w:rsid w:val="00FC1C23"/>
    <w:rsid w:val="00FD7D6C"/>
    <w:rsid w:val="00FE0D33"/>
    <w:rsid w:val="00FE5592"/>
    <w:rsid w:val="00FE5780"/>
    <w:rsid w:val="00FF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DC950"/>
  <w15:docId w15:val="{2C31555D-943E-49C0-8DEA-CC98D2A4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142475"/>
    <w:pPr>
      <w:ind w:left="720"/>
      <w:contextualSpacing/>
    </w:pPr>
  </w:style>
  <w:style w:type="paragraph" w:customStyle="1" w:styleId="ConsPlusNormal">
    <w:name w:val="ConsPlusNormal"/>
    <w:rsid w:val="00E977D2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basedOn w:val="a"/>
    <w:rsid w:val="00326E38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361E6B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B403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403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645E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Title">
    <w:name w:val="ConsTitle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9203C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Hyperlink"/>
    <w:uiPriority w:val="99"/>
    <w:unhideWhenUsed/>
    <w:rsid w:val="009203CE"/>
    <w:rPr>
      <w:color w:val="0000FF"/>
      <w:u w:val="single"/>
    </w:rPr>
  </w:style>
  <w:style w:type="paragraph" w:customStyle="1" w:styleId="ConsPlusCell">
    <w:name w:val="ConsPlusCell"/>
    <w:uiPriority w:val="99"/>
    <w:rsid w:val="009C3C93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3EF7328F12DCF1E3485EE64A96829D16B87957D7CE96269D04561733D3B3E826BF27B436070ED6BE002B5393964CB6207F8C3535C581DIE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F7A56-DC0A-4111-A533-F00F8803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User</cp:lastModifiedBy>
  <cp:revision>4</cp:revision>
  <cp:lastPrinted>2022-12-06T08:44:00Z</cp:lastPrinted>
  <dcterms:created xsi:type="dcterms:W3CDTF">2024-08-26T06:28:00Z</dcterms:created>
  <dcterms:modified xsi:type="dcterms:W3CDTF">2024-08-26T07:34:00Z</dcterms:modified>
</cp:coreProperties>
</file>